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0823E" w14:textId="2634A61D" w:rsidR="00BA00AB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Dame Katherine PLASE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d.1461-2)</w:t>
      </w:r>
    </w:p>
    <w:p w14:paraId="4CD56639" w14:textId="4D420EAE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Whitby. Widow.</w:t>
      </w:r>
    </w:p>
    <w:p w14:paraId="7A39FD0D" w14:textId="1DADE5BE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5373FB" w14:textId="23952260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48D93" w14:textId="25373496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Dec.1461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p.130)</w:t>
      </w:r>
    </w:p>
    <w:p w14:paraId="51E91411" w14:textId="741B74E8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Feb.1462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5C60CB43" w14:textId="0862A13C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030BF" w14:textId="2FEAE0D6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0363A" w14:textId="7627FC1C" w:rsid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76FFC0C5" w14:textId="77777777" w:rsidR="00097956" w:rsidRPr="00097956" w:rsidRDefault="000979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097956" w:rsidRPr="000979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22557" w14:textId="77777777" w:rsidR="00097956" w:rsidRDefault="00097956" w:rsidP="009139A6">
      <w:r>
        <w:separator/>
      </w:r>
    </w:p>
  </w:endnote>
  <w:endnote w:type="continuationSeparator" w:id="0">
    <w:p w14:paraId="6A98B69C" w14:textId="77777777" w:rsidR="00097956" w:rsidRDefault="000979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ECD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9CA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D2E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161F6" w14:textId="77777777" w:rsidR="00097956" w:rsidRDefault="00097956" w:rsidP="009139A6">
      <w:r>
        <w:separator/>
      </w:r>
    </w:p>
  </w:footnote>
  <w:footnote w:type="continuationSeparator" w:id="0">
    <w:p w14:paraId="1EE927A6" w14:textId="77777777" w:rsidR="00097956" w:rsidRDefault="000979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1FB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439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FDC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56"/>
    <w:rsid w:val="000666E0"/>
    <w:rsid w:val="00097956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A673D"/>
  <w15:chartTrackingRefBased/>
  <w15:docId w15:val="{E4E6640F-7874-4108-8B2A-6B8E1523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2021-03-11T10:12:00Z</dcterms:created>
  <dcterms:modified xsi:type="dcterms:W3CDTF">2021-03-11T10:15:00Z</dcterms:modified>
</cp:coreProperties>
</file>